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Cheshire West and Chester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Cheshire West and Chester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Cheshire West and Chester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Cheshire West and Chester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Cheshire West and Chester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Cheshire West and Chester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47.8% </w:t>
      </w:r>
      <w:r w:rsidRPr="004747BF">
        <w:rPr>
          <w:rFonts w:ascii="Libre Franklin Light" w:eastAsia="Times New Roman" w:hAnsi="Libre Franklin Light" w:cs="Calibri Light"/>
        </w:rPr>
        <w:t xml:space="preserve">of those respondents classified as PGSI 8+ in Cheshire West and Chester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Cheshire West and Chester is estimated to be </w:t>
      </w:r>
      <w:r w:rsidRPr="00773DF7">
        <w:rPr>
          <w:rFonts w:ascii="Libre Franklin Light" w:eastAsia="Times New Roman" w:hAnsi="Libre Franklin Light" w:cs="Calibri Light"/>
          <w:b/>
          <w:bCs/>
          <w:color w:val="C45911" w:themeColor="accent2" w:themeShade="BF"/>
        </w:rPr>
        <w:t xml:space="preserve">£6,438,800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Cheshire West and Chester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Cheshire West and 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Cheshire West and 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Cheshire West and Chester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shire West and Ch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Cheshire West and Chester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shire West and Ch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Cheshire West and Chester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Cheshire West and Chester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shire West and Ch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Cheshire West and Chester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Cheshire West and Chester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Cheshire West and Chester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Cheshire West and Chester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Cheshire West and Chester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Cheshire West and Chester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£6,438,800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Cheshire West and Chester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£104,878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£2,168,925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£155,374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£43,699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£80,115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£3,885,809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£6,438,800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Cheshire West and Chester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Cheshire West and Chester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Cheshire West and 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Cheshire West and 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Cheshire West and 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Cheshire West and 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Cheshire West and Chester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Cheshire West and Chester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Cheshire West and Chester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Cheshire West and Chester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Cheshire West and Chester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Cheshire West and Chester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EA71F36-C1A4-4170-80A5-ED25FAB445D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